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7B" w:rsidRPr="00DB72EF" w:rsidRDefault="00017A7B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017A7B" w:rsidRPr="00DB72EF" w:rsidRDefault="00017A7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17A7B" w:rsidRPr="00DB72EF" w:rsidRDefault="00017A7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17A7B" w:rsidRPr="00DB72EF" w:rsidRDefault="00017A7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17A7B" w:rsidRPr="00DB72EF" w:rsidRDefault="00017A7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17A7B" w:rsidRPr="00DB72EF" w:rsidRDefault="00017A7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17A7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17A7B" w:rsidRPr="00DB72EF" w:rsidRDefault="00017A7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17A7B" w:rsidRDefault="00017A7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17A7B" w:rsidRDefault="00017A7B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17A7B" w:rsidRPr="00971250" w:rsidRDefault="00017A7B" w:rsidP="008F3056">
      <w:pPr>
        <w:pBdr>
          <w:bottom w:val="single" w:sz="12" w:space="1" w:color="auto"/>
        </w:pBdr>
        <w:jc w:val="center"/>
        <w:rPr>
          <w:b/>
          <w:bCs/>
          <w:color w:val="auto"/>
        </w:rPr>
      </w:pPr>
      <w:r w:rsidRPr="00971250">
        <w:rPr>
          <w:b/>
          <w:bCs/>
          <w:color w:val="auto"/>
        </w:rPr>
        <w:t>Dla części 1 i części 2 zamówienia *</w:t>
      </w:r>
    </w:p>
    <w:p w:rsidR="00017A7B" w:rsidRDefault="00017A7B" w:rsidP="00DB72EF">
      <w:pPr>
        <w:autoSpaceDE/>
        <w:rPr>
          <w:i/>
          <w:color w:val="auto"/>
          <w:lang w:eastAsia="ar-SA"/>
        </w:rPr>
      </w:pPr>
    </w:p>
    <w:p w:rsidR="00017A7B" w:rsidRPr="00DB72EF" w:rsidRDefault="00017A7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017A7B" w:rsidRPr="00DB72EF" w:rsidRDefault="00017A7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017A7B" w:rsidRPr="00DB72EF" w:rsidRDefault="00017A7B">
      <w:pPr>
        <w:autoSpaceDE/>
        <w:jc w:val="both"/>
        <w:rPr>
          <w:b/>
          <w:i/>
          <w:color w:val="auto"/>
          <w:lang w:eastAsia="ar-SA"/>
        </w:rPr>
      </w:pPr>
    </w:p>
    <w:p w:rsidR="00017A7B" w:rsidRPr="00DB72EF" w:rsidRDefault="00017A7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017A7B" w:rsidRPr="00DB72EF" w:rsidRDefault="00017A7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17A7B" w:rsidRPr="00DB72EF" w:rsidRDefault="00017A7B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17A7B" w:rsidRPr="00DB72EF" w:rsidRDefault="00017A7B">
      <w:pPr>
        <w:autoSpaceDE/>
        <w:jc w:val="center"/>
        <w:rPr>
          <w:i/>
          <w:color w:val="auto"/>
          <w:lang w:eastAsia="ar-SA"/>
        </w:rPr>
      </w:pPr>
    </w:p>
    <w:p w:rsidR="00017A7B" w:rsidRPr="00DB72EF" w:rsidRDefault="00017A7B">
      <w:pPr>
        <w:autoSpaceDE/>
        <w:jc w:val="center"/>
        <w:rPr>
          <w:i/>
          <w:color w:val="auto"/>
          <w:lang w:eastAsia="ar-SA"/>
        </w:rPr>
      </w:pPr>
    </w:p>
    <w:p w:rsidR="00017A7B" w:rsidRDefault="00017A7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017A7B" w:rsidRDefault="00017A7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017A7B" w:rsidRPr="00DB72EF" w:rsidRDefault="00017A7B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</w:t>
      </w:r>
      <w:r w:rsidRPr="008B525D">
        <w:rPr>
          <w:b/>
          <w:sz w:val="28"/>
          <w:szCs w:val="28"/>
        </w:rPr>
        <w:t xml:space="preserve">Budowa chodnika oraz drogi dojazdowej do gruntów rolnych ul. Leśna </w:t>
      </w:r>
      <w:r>
        <w:rPr>
          <w:b/>
          <w:sz w:val="28"/>
          <w:szCs w:val="28"/>
        </w:rPr>
        <w:br/>
      </w:r>
      <w:r w:rsidRPr="008B525D">
        <w:rPr>
          <w:b/>
          <w:sz w:val="28"/>
          <w:szCs w:val="28"/>
        </w:rPr>
        <w:t>w Gołanicach</w:t>
      </w:r>
      <w:r w:rsidRPr="00DB72EF">
        <w:rPr>
          <w:b/>
        </w:rPr>
        <w:t>”</w:t>
      </w:r>
    </w:p>
    <w:p w:rsidR="00017A7B" w:rsidRPr="00DB72EF" w:rsidRDefault="00017A7B">
      <w:pPr>
        <w:autoSpaceDE/>
        <w:jc w:val="both"/>
        <w:rPr>
          <w:color w:val="auto"/>
          <w:lang w:eastAsia="ar-SA"/>
        </w:rPr>
      </w:pPr>
    </w:p>
    <w:p w:rsidR="00017A7B" w:rsidRPr="00DB72EF" w:rsidRDefault="00017A7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17A7B" w:rsidRPr="00DB72EF" w:rsidRDefault="00017A7B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7A7B" w:rsidRPr="00DB72EF" w:rsidRDefault="00017A7B">
      <w:pPr>
        <w:autoSpaceDE/>
        <w:jc w:val="both"/>
        <w:rPr>
          <w:lang w:eastAsia="ar-SA"/>
        </w:rPr>
      </w:pPr>
    </w:p>
    <w:p w:rsidR="00017A7B" w:rsidRPr="00DB72EF" w:rsidRDefault="00017A7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17A7B" w:rsidRPr="00971250" w:rsidRDefault="00017A7B" w:rsidP="0097125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017A7B" w:rsidRPr="00DB72EF" w:rsidRDefault="00017A7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17A7B" w:rsidRPr="002A3B44" w:rsidRDefault="00017A7B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017A7B" w:rsidRDefault="00017A7B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017A7B" w:rsidRPr="00134442" w:rsidRDefault="00017A7B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017A7B" w:rsidRPr="00A64A42" w:rsidRDefault="00017A7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017A7B" w:rsidRPr="00A64A42" w:rsidRDefault="00017A7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017A7B" w:rsidRPr="00D46125" w:rsidRDefault="00017A7B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…………2021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sectPr w:rsidR="00017A7B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A7B" w:rsidRDefault="00017A7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17A7B" w:rsidRDefault="00017A7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A7B" w:rsidRDefault="00017A7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17A7B" w:rsidRDefault="00017A7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7B" w:rsidRDefault="00017A7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FS.271.10.2021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17A7B"/>
    <w:rsid w:val="00020E1A"/>
    <w:rsid w:val="000264EE"/>
    <w:rsid w:val="0007154A"/>
    <w:rsid w:val="00111837"/>
    <w:rsid w:val="00134442"/>
    <w:rsid w:val="0014606D"/>
    <w:rsid w:val="001874C7"/>
    <w:rsid w:val="00194C7F"/>
    <w:rsid w:val="001D4984"/>
    <w:rsid w:val="001E100B"/>
    <w:rsid w:val="001E6FE0"/>
    <w:rsid w:val="0021519A"/>
    <w:rsid w:val="0025432C"/>
    <w:rsid w:val="002A3B44"/>
    <w:rsid w:val="00322BE8"/>
    <w:rsid w:val="00351257"/>
    <w:rsid w:val="00363CE9"/>
    <w:rsid w:val="003E0FF8"/>
    <w:rsid w:val="004045BB"/>
    <w:rsid w:val="004901B3"/>
    <w:rsid w:val="00501057"/>
    <w:rsid w:val="00570B11"/>
    <w:rsid w:val="0058748E"/>
    <w:rsid w:val="005B0CC2"/>
    <w:rsid w:val="005D5D0E"/>
    <w:rsid w:val="006B199B"/>
    <w:rsid w:val="0074453E"/>
    <w:rsid w:val="007D6E3F"/>
    <w:rsid w:val="007F6F4E"/>
    <w:rsid w:val="00892FB2"/>
    <w:rsid w:val="008B525D"/>
    <w:rsid w:val="008E6EF9"/>
    <w:rsid w:val="008F3056"/>
    <w:rsid w:val="00937004"/>
    <w:rsid w:val="009559E0"/>
    <w:rsid w:val="00971250"/>
    <w:rsid w:val="00984210"/>
    <w:rsid w:val="00993D75"/>
    <w:rsid w:val="009C3757"/>
    <w:rsid w:val="009D02F3"/>
    <w:rsid w:val="00A64A42"/>
    <w:rsid w:val="00A66860"/>
    <w:rsid w:val="00A709C9"/>
    <w:rsid w:val="00AA3E5A"/>
    <w:rsid w:val="00AD7340"/>
    <w:rsid w:val="00B10CCF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DC164A"/>
    <w:rsid w:val="00E00087"/>
    <w:rsid w:val="00E04DB3"/>
    <w:rsid w:val="00F06230"/>
    <w:rsid w:val="00F203A3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056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08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257</Words>
  <Characters>1543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10</cp:revision>
  <dcterms:created xsi:type="dcterms:W3CDTF">2021-04-20T12:35:00Z</dcterms:created>
  <dcterms:modified xsi:type="dcterms:W3CDTF">2021-08-23T07:03:00Z</dcterms:modified>
</cp:coreProperties>
</file>